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A623C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BOTSWEYN</w:t>
      </w:r>
      <w:r>
        <w:rPr>
          <w:rFonts w:ascii="Times New Roman" w:hAnsi="Times New Roman" w:cs="Times New Roman"/>
        </w:rPr>
        <w:t xml:space="preserve">       (fl.1483)</w:t>
      </w:r>
    </w:p>
    <w:p w14:paraId="4AE7601A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Beccles, Suffolk. Baker.</w:t>
      </w:r>
    </w:p>
    <w:p w14:paraId="295EAA27" w14:textId="77777777" w:rsidR="00DB72E0" w:rsidRDefault="00DB72E0" w:rsidP="00DB72E0">
      <w:pPr>
        <w:rPr>
          <w:rFonts w:ascii="Times New Roman" w:hAnsi="Times New Roman" w:cs="Times New Roman"/>
        </w:rPr>
      </w:pPr>
    </w:p>
    <w:p w14:paraId="2FB25271" w14:textId="77777777" w:rsidR="00DB72E0" w:rsidRDefault="00DB72E0" w:rsidP="00DB72E0">
      <w:pPr>
        <w:rPr>
          <w:rFonts w:ascii="Times New Roman" w:hAnsi="Times New Roman" w:cs="Times New Roman"/>
        </w:rPr>
      </w:pPr>
    </w:p>
    <w:p w14:paraId="67117C56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Croweford</w:t>
      </w:r>
      <w:proofErr w:type="spellEnd"/>
      <w:r>
        <w:rPr>
          <w:rFonts w:ascii="Times New Roman" w:hAnsi="Times New Roman" w:cs="Times New Roman"/>
        </w:rPr>
        <w:t>, clerk(q.v.), brought a plaint of debt against him, Robert</w:t>
      </w:r>
    </w:p>
    <w:p w14:paraId="24DBCD6E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Wylde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Kessingland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Bysshop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Baldeswell</w:t>
      </w:r>
      <w:proofErr w:type="spellEnd"/>
      <w:r>
        <w:rPr>
          <w:rFonts w:ascii="Times New Roman" w:hAnsi="Times New Roman" w:cs="Times New Roman"/>
        </w:rPr>
        <w:t>,</w:t>
      </w:r>
    </w:p>
    <w:p w14:paraId="1F64B4CD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and Richard Barker 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>, Suffolk(q.v.).</w:t>
      </w:r>
    </w:p>
    <w:p w14:paraId="7578ED05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B29BCC5" w14:textId="77777777" w:rsidR="00DB72E0" w:rsidRDefault="00DB72E0" w:rsidP="00DB72E0">
      <w:pPr>
        <w:rPr>
          <w:rFonts w:ascii="Times New Roman" w:hAnsi="Times New Roman" w:cs="Times New Roman"/>
        </w:rPr>
      </w:pPr>
    </w:p>
    <w:p w14:paraId="4B3BB765" w14:textId="77777777" w:rsidR="00DB72E0" w:rsidRDefault="00DB72E0" w:rsidP="00DB72E0">
      <w:pPr>
        <w:rPr>
          <w:rFonts w:ascii="Times New Roman" w:hAnsi="Times New Roman" w:cs="Times New Roman"/>
        </w:rPr>
      </w:pPr>
    </w:p>
    <w:p w14:paraId="4CF771C3" w14:textId="77777777" w:rsidR="00DB72E0" w:rsidRDefault="00DB72E0" w:rsidP="00DB7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October 2019</w:t>
      </w:r>
    </w:p>
    <w:p w14:paraId="4C49FF71" w14:textId="77777777" w:rsidR="006B2F86" w:rsidRPr="00E71FC3" w:rsidRDefault="00DB72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353F2" w14:textId="77777777" w:rsidR="00DB72E0" w:rsidRDefault="00DB72E0" w:rsidP="00E71FC3">
      <w:r>
        <w:separator/>
      </w:r>
    </w:p>
  </w:endnote>
  <w:endnote w:type="continuationSeparator" w:id="0">
    <w:p w14:paraId="344494F6" w14:textId="77777777" w:rsidR="00DB72E0" w:rsidRDefault="00DB72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B24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95E1A" w14:textId="77777777" w:rsidR="00DB72E0" w:rsidRDefault="00DB72E0" w:rsidP="00E71FC3">
      <w:r>
        <w:separator/>
      </w:r>
    </w:p>
  </w:footnote>
  <w:footnote w:type="continuationSeparator" w:id="0">
    <w:p w14:paraId="2AB17B02" w14:textId="77777777" w:rsidR="00DB72E0" w:rsidRDefault="00DB72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E0"/>
    <w:rsid w:val="001A7C09"/>
    <w:rsid w:val="00577BD5"/>
    <w:rsid w:val="00656CBA"/>
    <w:rsid w:val="006A1F77"/>
    <w:rsid w:val="00733BE7"/>
    <w:rsid w:val="00AB52E8"/>
    <w:rsid w:val="00B16D3F"/>
    <w:rsid w:val="00BB41AC"/>
    <w:rsid w:val="00DB72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40F0C"/>
  <w15:chartTrackingRefBased/>
  <w15:docId w15:val="{A1FC05DA-4AD5-402C-A25D-08C43251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2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2019-11-11T22:08:00Z</dcterms:created>
  <dcterms:modified xsi:type="dcterms:W3CDTF">2019-11-11T22:09:00Z</dcterms:modified>
</cp:coreProperties>
</file>